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C9" w:rsidRPr="009C6E33" w:rsidRDefault="006878C9" w:rsidP="00D90B4B">
      <w:pPr>
        <w:spacing w:line="360" w:lineRule="auto"/>
        <w:jc w:val="center"/>
        <w:rPr>
          <w:b/>
          <w:sz w:val="28"/>
          <w:szCs w:val="28"/>
        </w:rPr>
      </w:pPr>
      <w:r w:rsidRPr="009C6E33">
        <w:rPr>
          <w:b/>
          <w:sz w:val="28"/>
          <w:szCs w:val="28"/>
        </w:rPr>
        <w:t>Купа „България“ – младежи 19.02.</w:t>
      </w:r>
      <w:r w:rsidR="009C6E33" w:rsidRPr="009C6E33">
        <w:rPr>
          <w:b/>
          <w:sz w:val="28"/>
          <w:szCs w:val="28"/>
        </w:rPr>
        <w:t>2020 – 22.02.2020г. гр.</w:t>
      </w:r>
      <w:r w:rsidRPr="009C6E33">
        <w:rPr>
          <w:b/>
          <w:sz w:val="28"/>
          <w:szCs w:val="28"/>
        </w:rPr>
        <w:t>Ямбол</w:t>
      </w:r>
    </w:p>
    <w:p w:rsidR="009C6E33" w:rsidRPr="009C6E33" w:rsidRDefault="009C6E33" w:rsidP="009C6E33">
      <w:pPr>
        <w:spacing w:line="360" w:lineRule="auto"/>
        <w:jc w:val="both"/>
        <w:rPr>
          <w:b/>
          <w:sz w:val="28"/>
          <w:szCs w:val="28"/>
        </w:rPr>
      </w:pPr>
    </w:p>
    <w:p w:rsidR="006878C9" w:rsidRPr="009C6E33" w:rsidRDefault="006878C9" w:rsidP="006878C9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9C6E33">
        <w:rPr>
          <w:b/>
          <w:sz w:val="28"/>
          <w:szCs w:val="28"/>
        </w:rPr>
        <w:t>Отборно класиране</w:t>
      </w:r>
    </w:p>
    <w:p w:rsidR="006878C9" w:rsidRPr="006878C9" w:rsidRDefault="006878C9" w:rsidP="006878C9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1. ЦСКА – 29т.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2. БАББ – 19т.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3. Мизия – 18т.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4. Априлец – 11т.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5. Олимпия – 11т.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6 - 8. Левски – 10т.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Балкан – 10т.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СВ Хасково – 10т.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9. Миньор Пк – 10т.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10. Хасково – 9т.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11. Лаута – 9т.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12. Юнайтед – 8т.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13. Ивайло ВТ – 7т.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14. Локо Рс – 4т.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15. Сливен – 4т.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16 – 20. Пирин – 2т.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Ямбол – 2т.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Славия – 2т.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Русе – 2т.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Локо ГО – 2т.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21 – 25. Янтра Гб – 1т.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Добрич – 1т.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Червен Бряг – 1т.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Омуртаг – 1т.</w:t>
      </w:r>
      <w:bookmarkStart w:id="0" w:name="_GoBack"/>
      <w:bookmarkEnd w:id="0"/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ab/>
        <w:t>Черно Море Вн – 1т.</w:t>
      </w: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lastRenderedPageBreak/>
        <w:tab/>
      </w:r>
      <w:r w:rsidRPr="009C6E33">
        <w:rPr>
          <w:b/>
          <w:sz w:val="24"/>
          <w:szCs w:val="24"/>
        </w:rPr>
        <w:tab/>
      </w:r>
    </w:p>
    <w:p w:rsidR="006878C9" w:rsidRPr="009C6E33" w:rsidRDefault="006878C9" w:rsidP="006878C9">
      <w:pPr>
        <w:spacing w:line="360" w:lineRule="auto"/>
        <w:jc w:val="both"/>
        <w:rPr>
          <w:b/>
          <w:sz w:val="24"/>
          <w:szCs w:val="24"/>
        </w:rPr>
      </w:pP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6878C9" w:rsidRPr="009C6E33" w:rsidRDefault="006878C9" w:rsidP="006878C9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 xml:space="preserve">Боксовите клубове, които участваха, но не успяха да  спечелят точки са : </w:t>
      </w:r>
    </w:p>
    <w:p w:rsidR="006878C9" w:rsidRPr="009C6E33" w:rsidRDefault="006878C9" w:rsidP="006878C9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Шумен Груп</w:t>
      </w:r>
    </w:p>
    <w:p w:rsidR="006878C9" w:rsidRPr="009C6E33" w:rsidRDefault="006878C9" w:rsidP="006878C9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Стара Загора</w:t>
      </w:r>
    </w:p>
    <w:p w:rsidR="006878C9" w:rsidRPr="009C6E33" w:rsidRDefault="006878C9" w:rsidP="006878C9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Дунав Русе</w:t>
      </w:r>
    </w:p>
    <w:p w:rsidR="006878C9" w:rsidRPr="009C6E33" w:rsidRDefault="006878C9" w:rsidP="006878C9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9C6E33">
        <w:rPr>
          <w:b/>
          <w:sz w:val="24"/>
          <w:szCs w:val="24"/>
        </w:rPr>
        <w:t>Арда Кърджали</w:t>
      </w:r>
    </w:p>
    <w:p w:rsidR="006878C9" w:rsidRPr="009C6E33" w:rsidRDefault="006878C9" w:rsidP="006878C9">
      <w:pPr>
        <w:spacing w:line="360" w:lineRule="auto"/>
        <w:ind w:left="720"/>
        <w:jc w:val="both"/>
        <w:rPr>
          <w:b/>
          <w:sz w:val="24"/>
          <w:szCs w:val="24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EC" w:rsidRDefault="00CF5AEC" w:rsidP="00144764">
      <w:r>
        <w:separator/>
      </w:r>
    </w:p>
  </w:endnote>
  <w:endnote w:type="continuationSeparator" w:id="0">
    <w:p w:rsidR="00CF5AEC" w:rsidRDefault="00CF5AEC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EC" w:rsidRDefault="00CF5AEC" w:rsidP="00144764">
      <w:r>
        <w:separator/>
      </w:r>
    </w:p>
  </w:footnote>
  <w:footnote w:type="continuationSeparator" w:id="0">
    <w:p w:rsidR="00CF5AEC" w:rsidRDefault="00CF5AEC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20654"/>
    <w:multiLevelType w:val="hybridMultilevel"/>
    <w:tmpl w:val="35C89AA4"/>
    <w:lvl w:ilvl="0" w:tplc="A88456A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0CB4"/>
    <w:rsid w:val="00144764"/>
    <w:rsid w:val="002A4A8E"/>
    <w:rsid w:val="00301B24"/>
    <w:rsid w:val="003302ED"/>
    <w:rsid w:val="003A6937"/>
    <w:rsid w:val="00455917"/>
    <w:rsid w:val="00570DB0"/>
    <w:rsid w:val="00576D0A"/>
    <w:rsid w:val="005A282E"/>
    <w:rsid w:val="006878C9"/>
    <w:rsid w:val="0076018A"/>
    <w:rsid w:val="00853C82"/>
    <w:rsid w:val="00854AF4"/>
    <w:rsid w:val="008C6267"/>
    <w:rsid w:val="00917784"/>
    <w:rsid w:val="009C6E33"/>
    <w:rsid w:val="00B215F5"/>
    <w:rsid w:val="00C73178"/>
    <w:rsid w:val="00CB5611"/>
    <w:rsid w:val="00CF5AEC"/>
    <w:rsid w:val="00D512D9"/>
    <w:rsid w:val="00D76AFB"/>
    <w:rsid w:val="00D876C6"/>
    <w:rsid w:val="00D90B4B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C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C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6</cp:revision>
  <dcterms:created xsi:type="dcterms:W3CDTF">2020-12-11T11:38:00Z</dcterms:created>
  <dcterms:modified xsi:type="dcterms:W3CDTF">2020-12-11T14:38:00Z</dcterms:modified>
</cp:coreProperties>
</file>